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15426" w14:textId="320BCCF9" w:rsidR="00EE393D" w:rsidRDefault="005A4119" w:rsidP="00EE393D">
      <w:pPr>
        <w:pStyle w:val="Heading1"/>
      </w:pPr>
      <w:r>
        <w:t>FIBER OPTIC INTERCONNECT CENTER,</w:t>
      </w:r>
      <w:r w:rsidR="00006768">
        <w:t xml:space="preserve"> </w:t>
      </w:r>
      <w:r>
        <w:t>24 PORT</w:t>
      </w:r>
      <w:r w:rsidR="00927AC2">
        <w:t xml:space="preserve"> or 48 PORT</w:t>
      </w:r>
    </w:p>
    <w:p w14:paraId="1145E8D6" w14:textId="164FE2E7" w:rsidR="005D5EC9" w:rsidRDefault="000B0302" w:rsidP="005D5EC9">
      <w:r>
        <w:t xml:space="preserve">Effective: </w:t>
      </w:r>
      <w:r w:rsidR="00D503B2">
        <w:t>November</w:t>
      </w:r>
      <w:r>
        <w:t xml:space="preserve"> 1, 20</w:t>
      </w:r>
      <w:r w:rsidR="001B6A42">
        <w:t>2</w:t>
      </w:r>
      <w:r w:rsidR="00D503B2">
        <w:t>3</w:t>
      </w:r>
    </w:p>
    <w:p w14:paraId="7D35633C" w14:textId="47458EBE" w:rsidR="0013184B" w:rsidRDefault="0013184B" w:rsidP="005D5EC9">
      <w:r>
        <w:t xml:space="preserve">Revised: </w:t>
      </w:r>
      <w:r w:rsidR="00B51B0F">
        <w:t>March</w:t>
      </w:r>
      <w:r>
        <w:t xml:space="preserve"> 1, 2026</w:t>
      </w:r>
    </w:p>
    <w:p w14:paraId="5EC8539E" w14:textId="3A02BE50" w:rsidR="006F505B" w:rsidRDefault="006F505B" w:rsidP="005D5EC9">
      <w:r>
        <w:t>871.0</w:t>
      </w:r>
      <w:r w:rsidR="00F26494">
        <w:t>4</w:t>
      </w:r>
      <w:r>
        <w:t>TS</w:t>
      </w:r>
    </w:p>
    <w:p w14:paraId="5D5928CA" w14:textId="77777777" w:rsidR="00EE393D" w:rsidRDefault="00EE393D" w:rsidP="00EE393D"/>
    <w:p w14:paraId="407EAE44" w14:textId="77777777" w:rsidR="00EE393D" w:rsidRPr="00312EC4" w:rsidRDefault="00EE393D" w:rsidP="00EE393D">
      <w:pPr>
        <w:rPr>
          <w:u w:val="single"/>
        </w:rPr>
      </w:pPr>
      <w:r w:rsidRPr="00312EC4">
        <w:rPr>
          <w:u w:val="single"/>
        </w:rPr>
        <w:t>Description.</w:t>
      </w:r>
    </w:p>
    <w:p w14:paraId="54FA2B7E" w14:textId="2DE37A56" w:rsidR="006A4A44" w:rsidRDefault="00006768" w:rsidP="006A4A44">
      <w:r w:rsidRPr="000B32D4">
        <w:t xml:space="preserve">This work shall consist of </w:t>
      </w:r>
      <w:r>
        <w:t>removal of existing fiber optic interconnect center (FOIC) and replacement with a new FOIC wall mount</w:t>
      </w:r>
      <w:r w:rsidRPr="000B32D4">
        <w:t xml:space="preserve"> in a </w:t>
      </w:r>
      <w:r>
        <w:t xml:space="preserve">traffic signal </w:t>
      </w:r>
      <w:r w:rsidRPr="000B32D4">
        <w:t>cabinet, as shown on the plans and/or as directed by the Traffic</w:t>
      </w:r>
      <w:r>
        <w:t xml:space="preserve"> </w:t>
      </w:r>
      <w:r w:rsidRPr="000B32D4">
        <w:t>Engineer.</w:t>
      </w:r>
    </w:p>
    <w:p w14:paraId="0AD90E1C" w14:textId="77777777" w:rsidR="00006768" w:rsidRDefault="00006768" w:rsidP="006A4A44"/>
    <w:p w14:paraId="414B7AC6" w14:textId="5FA36309" w:rsidR="00EE393D" w:rsidRPr="00312EC4" w:rsidRDefault="00F15F2A" w:rsidP="00EE393D">
      <w:pPr>
        <w:rPr>
          <w:u w:val="single"/>
        </w:rPr>
      </w:pPr>
      <w:r>
        <w:rPr>
          <w:u w:val="single"/>
        </w:rPr>
        <w:t>General</w:t>
      </w:r>
      <w:r w:rsidR="00EE393D" w:rsidRPr="00312EC4">
        <w:rPr>
          <w:u w:val="single"/>
        </w:rPr>
        <w:t>.</w:t>
      </w:r>
    </w:p>
    <w:p w14:paraId="23C42DD8" w14:textId="77777777" w:rsidR="0013184B" w:rsidRDefault="00006768" w:rsidP="00006768">
      <w:r w:rsidRPr="000B32D4">
        <w:t xml:space="preserve">This pay item shall include </w:t>
      </w:r>
      <w:r>
        <w:t xml:space="preserve">providing and installing a </w:t>
      </w:r>
      <w:r w:rsidRPr="00FB1BED">
        <w:t>Corning WIC-024</w:t>
      </w:r>
      <w:r w:rsidR="00927AC2">
        <w:t xml:space="preserve"> (24 Port) or CCH-04U (48 Port)</w:t>
      </w:r>
      <w:r>
        <w:t xml:space="preserve"> or approved equivalent.  The connector panels shall be populated with LC connectors.  </w:t>
      </w:r>
    </w:p>
    <w:p w14:paraId="2D727CBE" w14:textId="77777777" w:rsidR="0013184B" w:rsidRDefault="0013184B" w:rsidP="00006768"/>
    <w:p w14:paraId="3776F1AA" w14:textId="49EB5C18" w:rsidR="00006768" w:rsidRDefault="0013184B" w:rsidP="00006768">
      <w:r w:rsidRPr="00695833">
        <w:t>When installing inside of a traffic signal cabinet the FOIC shall be installed away from the cabinet doors such that any cable entering or exiting FOIC does not come in contact with other equipment and has sufficient room from other components. Traffic signal cabinet shelf may need to be raised, lowered, or other equipment may need to be adjusted. This work shall be included in the cost of FOIC installation.</w:t>
      </w:r>
      <w:r>
        <w:t xml:space="preserve"> </w:t>
      </w:r>
    </w:p>
    <w:p w14:paraId="3F63BF22" w14:textId="77777777" w:rsidR="00006768" w:rsidRPr="000B32D4" w:rsidRDefault="00006768" w:rsidP="00006768"/>
    <w:p w14:paraId="6921CF49" w14:textId="48D898DE" w:rsidR="00006768" w:rsidRDefault="00006768" w:rsidP="00006768">
      <w:r>
        <w:t xml:space="preserve">The existing FOIC shall be removed and disposed of.  The existing terminations shall remain intact if LC or replaced with LC if not, and any active connections shall be restored.   New fiber jumpers shall be provided as part of this pay item if required.  </w:t>
      </w:r>
    </w:p>
    <w:p w14:paraId="03AE17ED" w14:textId="77777777" w:rsidR="00006768" w:rsidRPr="000B32D4" w:rsidRDefault="00006768" w:rsidP="00006768"/>
    <w:p w14:paraId="511A1D21" w14:textId="77777777" w:rsidR="00006768" w:rsidRPr="000B32D4" w:rsidRDefault="00006768" w:rsidP="00006768">
      <w:r>
        <w:t>All bulkhead connectors / adapters shall be labeled with the fiber numbers and direction (i.e. 13-14N, 1-2W, etc.) with a laminated machine printed label.</w:t>
      </w:r>
    </w:p>
    <w:p w14:paraId="3291E689" w14:textId="77777777" w:rsidR="0042701F" w:rsidRDefault="0042701F" w:rsidP="00EE393D">
      <w:pPr>
        <w:pStyle w:val="DefaultText"/>
        <w:rPr>
          <w:sz w:val="22"/>
        </w:rPr>
      </w:pPr>
    </w:p>
    <w:p w14:paraId="2245F5E8" w14:textId="77777777" w:rsidR="00EE393D" w:rsidRPr="00312EC4" w:rsidRDefault="00EE393D" w:rsidP="00EE393D">
      <w:pPr>
        <w:rPr>
          <w:u w:val="single"/>
        </w:rPr>
      </w:pPr>
      <w:r w:rsidRPr="00312EC4">
        <w:rPr>
          <w:u w:val="single"/>
        </w:rPr>
        <w:t xml:space="preserve">Basis of Payment.  </w:t>
      </w:r>
    </w:p>
    <w:p w14:paraId="4CC3C8B4" w14:textId="72FB5035" w:rsidR="00006768" w:rsidRPr="00006768" w:rsidRDefault="00006768" w:rsidP="00006768">
      <w:r w:rsidRPr="00006768">
        <w:t>This work shall be paid for at the contract unit price per each for FIBER OPTIC INTERCONNECT CENTER</w:t>
      </w:r>
      <w:r>
        <w:t>, 24 PORT</w:t>
      </w:r>
      <w:r w:rsidR="00927AC2">
        <w:t xml:space="preserve"> or </w:t>
      </w:r>
      <w:r w:rsidR="00927AC2" w:rsidRPr="002B2BFE">
        <w:t>FIBER OPTIC INTERCONNECT CENTER</w:t>
      </w:r>
      <w:r w:rsidR="00927AC2">
        <w:t>, 48 PORT</w:t>
      </w:r>
      <w:r w:rsidRPr="00006768">
        <w:t xml:space="preserve">. The unit price shall include all equipment; materials; fiber optic splice trays; testing and documentation; and labor required to fusion splice singlemode and multimode fiber optic cable. </w:t>
      </w:r>
    </w:p>
    <w:p w14:paraId="12B3C23F" w14:textId="234AA796" w:rsidR="009F2A27" w:rsidRPr="00A84711" w:rsidRDefault="009F2A27" w:rsidP="009F2A27">
      <w:pPr>
        <w:rPr>
          <w:rFonts w:cs="Arial"/>
          <w:szCs w:val="22"/>
        </w:rPr>
      </w:pPr>
    </w:p>
    <w:p w14:paraId="70F77A7A" w14:textId="152F9453" w:rsidR="00EE393D" w:rsidRDefault="00EE393D" w:rsidP="002C56D0"/>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E06C2" w14:textId="77777777" w:rsidR="007078EC" w:rsidRDefault="007078EC" w:rsidP="00023F30">
      <w:r>
        <w:separator/>
      </w:r>
    </w:p>
  </w:endnote>
  <w:endnote w:type="continuationSeparator" w:id="0">
    <w:p w14:paraId="329DC32E" w14:textId="77777777" w:rsidR="007078EC" w:rsidRDefault="007078EC"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B0FCD" w14:textId="77777777" w:rsidR="007078EC" w:rsidRDefault="007078EC" w:rsidP="00023F30">
      <w:r>
        <w:separator/>
      </w:r>
    </w:p>
  </w:footnote>
  <w:footnote w:type="continuationSeparator" w:id="0">
    <w:p w14:paraId="0FB02991" w14:textId="77777777" w:rsidR="007078EC" w:rsidRDefault="007078EC"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582C"/>
    <w:multiLevelType w:val="hybridMultilevel"/>
    <w:tmpl w:val="3D347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071654114">
    <w:abstractNumId w:val="1"/>
  </w:num>
  <w:num w:numId="2" w16cid:durableId="1033967464">
    <w:abstractNumId w:val="2"/>
  </w:num>
  <w:num w:numId="3" w16cid:durableId="2014915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3D"/>
    <w:rsid w:val="00004BD3"/>
    <w:rsid w:val="00006768"/>
    <w:rsid w:val="00012CA4"/>
    <w:rsid w:val="0001724C"/>
    <w:rsid w:val="00023F30"/>
    <w:rsid w:val="00025B28"/>
    <w:rsid w:val="00082C79"/>
    <w:rsid w:val="000906D7"/>
    <w:rsid w:val="000B0302"/>
    <w:rsid w:val="000B6270"/>
    <w:rsid w:val="0013184B"/>
    <w:rsid w:val="00140A31"/>
    <w:rsid w:val="001A2AD2"/>
    <w:rsid w:val="001B57C0"/>
    <w:rsid w:val="001B6A42"/>
    <w:rsid w:val="001C49D4"/>
    <w:rsid w:val="00232A25"/>
    <w:rsid w:val="00242FC5"/>
    <w:rsid w:val="002A20CA"/>
    <w:rsid w:val="002A4202"/>
    <w:rsid w:val="002A632C"/>
    <w:rsid w:val="002B2B9C"/>
    <w:rsid w:val="002B5479"/>
    <w:rsid w:val="002C56D0"/>
    <w:rsid w:val="002E6ACA"/>
    <w:rsid w:val="00324178"/>
    <w:rsid w:val="003725CA"/>
    <w:rsid w:val="0037793F"/>
    <w:rsid w:val="0038701C"/>
    <w:rsid w:val="003C541C"/>
    <w:rsid w:val="00421050"/>
    <w:rsid w:val="0042701F"/>
    <w:rsid w:val="0045231D"/>
    <w:rsid w:val="00453A1F"/>
    <w:rsid w:val="00472C00"/>
    <w:rsid w:val="004D62C7"/>
    <w:rsid w:val="004E47A6"/>
    <w:rsid w:val="00500B90"/>
    <w:rsid w:val="00543CC6"/>
    <w:rsid w:val="005518C8"/>
    <w:rsid w:val="0056392B"/>
    <w:rsid w:val="00590146"/>
    <w:rsid w:val="005A4119"/>
    <w:rsid w:val="005D5EC9"/>
    <w:rsid w:val="005F7BA4"/>
    <w:rsid w:val="00607774"/>
    <w:rsid w:val="0068475D"/>
    <w:rsid w:val="00695833"/>
    <w:rsid w:val="006A4A44"/>
    <w:rsid w:val="006D4A33"/>
    <w:rsid w:val="006F505B"/>
    <w:rsid w:val="007078EC"/>
    <w:rsid w:val="00747DEE"/>
    <w:rsid w:val="007573F9"/>
    <w:rsid w:val="00757AF8"/>
    <w:rsid w:val="00770C90"/>
    <w:rsid w:val="007B5B03"/>
    <w:rsid w:val="007C2AA9"/>
    <w:rsid w:val="007C5C77"/>
    <w:rsid w:val="007E5739"/>
    <w:rsid w:val="0084748C"/>
    <w:rsid w:val="009135D4"/>
    <w:rsid w:val="00927AC2"/>
    <w:rsid w:val="00945A76"/>
    <w:rsid w:val="009F2A27"/>
    <w:rsid w:val="00A33F01"/>
    <w:rsid w:val="00A84711"/>
    <w:rsid w:val="00AE3BCA"/>
    <w:rsid w:val="00AF2EE7"/>
    <w:rsid w:val="00B07C22"/>
    <w:rsid w:val="00B278B1"/>
    <w:rsid w:val="00B51B0F"/>
    <w:rsid w:val="00B61CB3"/>
    <w:rsid w:val="00B96FCF"/>
    <w:rsid w:val="00BD2D16"/>
    <w:rsid w:val="00BD7CFD"/>
    <w:rsid w:val="00C65122"/>
    <w:rsid w:val="00CD7DC8"/>
    <w:rsid w:val="00CF6CFD"/>
    <w:rsid w:val="00D13DC5"/>
    <w:rsid w:val="00D503B2"/>
    <w:rsid w:val="00E211F6"/>
    <w:rsid w:val="00E42578"/>
    <w:rsid w:val="00E6030A"/>
    <w:rsid w:val="00EE393D"/>
    <w:rsid w:val="00EE677B"/>
    <w:rsid w:val="00F15F2A"/>
    <w:rsid w:val="00F26494"/>
    <w:rsid w:val="00F36CBD"/>
    <w:rsid w:val="00F86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AB1EC"/>
  <w15:docId w15:val="{C92E340C-49A7-4656-A533-67831EC5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 w:type="paragraph" w:styleId="ListParagraph">
    <w:name w:val="List Paragraph"/>
    <w:basedOn w:val="Normal"/>
    <w:uiPriority w:val="34"/>
    <w:qFormat/>
    <w:rsid w:val="001B6A42"/>
    <w:pPr>
      <w:spacing w:after="160" w:line="259" w:lineRule="auto"/>
      <w:ind w:left="720"/>
      <w:contextualSpacing/>
      <w:jc w:val="left"/>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EB05B-EFDF-41F6-B31C-CB090377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3</TotalTime>
  <Pages>1</Pages>
  <Words>282</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INSTALLATION (TRAFFIC SIGNALS)</dc:title>
  <dc:subject>E 05/22/02  R 06/15/16</dc:subject>
  <dc:creator>Curryj</dc:creator>
  <cp:keywords>Traffic</cp:keywords>
  <dc:description/>
  <cp:lastModifiedBy>Butler, Nicholas J.</cp:lastModifiedBy>
  <cp:revision>3</cp:revision>
  <cp:lastPrinted>2020-01-09T21:08:00Z</cp:lastPrinted>
  <dcterms:created xsi:type="dcterms:W3CDTF">2025-11-24T13:32:00Z</dcterms:created>
  <dcterms:modified xsi:type="dcterms:W3CDTF">2025-11-24T13:32:00Z</dcterms:modified>
</cp:coreProperties>
</file>